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4266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4266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1426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1426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1426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1426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1426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142663" w:rsidRPr="00142663">
          <w:rPr>
            <w:b w:val="0"/>
          </w:rPr>
          <w:t xml:space="preserve"> 07143/024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142663" w:rsidP="00232C8F">
            <w:r>
              <w:t>Заведующий отделением - врач - 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142663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142663" w:rsidRPr="00142663">
          <w:rPr>
            <w:rStyle w:val="aa"/>
          </w:rPr>
          <w:t xml:space="preserve"> 6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142663" w:rsidRPr="00142663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142663" w:rsidRPr="00142663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14266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142663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14266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142663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142663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142663" w:rsidP="00C31869">
            <w:pPr>
              <w:jc w:val="center"/>
            </w:pPr>
            <w:r>
              <w:t>014-300-304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142663" w:rsidRPr="00142663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142663" w:rsidRPr="00142663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4266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4266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1426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14266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1426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26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26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26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26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266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26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26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F723C6" w:rsidRPr="00F723C6">
          <w:rPr>
            <w:i/>
            <w:u w:val="single"/>
          </w:rPr>
          <w:t>1. Рекомендации по улучшению и оздоровлению условий труда:</w:t>
        </w:r>
        <w:r w:rsidR="00F723C6" w:rsidRPr="00F723C6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F723C6" w:rsidRPr="00F723C6">
          <w:rPr>
            <w:i/>
            <w:u w:val="single"/>
          </w:rPr>
          <w:tab/>
          <w:t>   </w:t>
        </w:r>
        <w:r w:rsidR="00F723C6" w:rsidRPr="00F723C6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F723C6" w:rsidRPr="00F723C6">
          <w:rPr>
            <w:i/>
            <w:u w:val="single"/>
          </w:rPr>
          <w:tab/>
          <w:t>   </w:t>
        </w:r>
        <w:r w:rsidR="00F723C6" w:rsidRPr="00F723C6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F723C6" w:rsidRPr="00F723C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F723C6" w:rsidRPr="00F723C6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2663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2663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1426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2663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2663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1426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42663" w:rsidRPr="00142663" w:rsidTr="001426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</w:tr>
      <w:tr w:rsidR="00142663" w:rsidRPr="00142663" w:rsidTr="001426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(дата)</w:t>
            </w:r>
          </w:p>
        </w:tc>
      </w:tr>
      <w:tr w:rsidR="00142663" w:rsidRPr="00142663" w:rsidTr="001426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</w:tr>
      <w:tr w:rsidR="00142663" w:rsidRPr="00142663" w:rsidTr="001426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(дата)</w:t>
            </w:r>
          </w:p>
        </w:tc>
      </w:tr>
      <w:tr w:rsidR="00142663" w:rsidRPr="00142663" w:rsidTr="001426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663" w:rsidRPr="00142663" w:rsidRDefault="00142663" w:rsidP="004E51DC">
            <w:pPr>
              <w:pStyle w:val="a8"/>
            </w:pPr>
          </w:p>
        </w:tc>
      </w:tr>
      <w:tr w:rsidR="00142663" w:rsidRPr="00142663" w:rsidTr="001426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2663" w:rsidRPr="00142663" w:rsidRDefault="00142663" w:rsidP="004E51DC">
            <w:pPr>
              <w:pStyle w:val="a8"/>
              <w:rPr>
                <w:vertAlign w:val="superscript"/>
              </w:rPr>
            </w:pPr>
            <w:r w:rsidRPr="00142663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F723C6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1426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2663" w:rsidP="004E51DC">
            <w:pPr>
              <w:pStyle w:val="a8"/>
            </w:pPr>
            <w:r>
              <w:t>Семенкова Марина Николаевна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14266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4266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246498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246498" w:rsidRPr="00C31869">
            <w:rPr>
              <w:rStyle w:val="ad"/>
              <w:sz w:val="20"/>
              <w:szCs w:val="20"/>
            </w:rPr>
            <w:fldChar w:fldCharType="separate"/>
          </w:r>
          <w:r w:rsidR="00142663">
            <w:rPr>
              <w:rStyle w:val="ad"/>
              <w:noProof/>
              <w:sz w:val="20"/>
              <w:szCs w:val="20"/>
            </w:rPr>
            <w:t>1</w:t>
          </w:r>
          <w:r w:rsidR="00246498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42663" w:rsidRPr="0014266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6 фтизиатрическое отделение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4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FEC325F418A49969FA8594A3A98E844"/>
    <w:docVar w:name="rm_id" w:val="205"/>
    <w:docVar w:name="rm_name" w:val="                                          "/>
    <w:docVar w:name="rm_number" w:val=" 07143/024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10025"/>
    <w:rsid w:val="00142663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16012"/>
    <w:rsid w:val="00232C8F"/>
    <w:rsid w:val="00234932"/>
    <w:rsid w:val="00244615"/>
    <w:rsid w:val="00246498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F1397"/>
    <w:rsid w:val="00835248"/>
    <w:rsid w:val="00883461"/>
    <w:rsid w:val="00885FB9"/>
    <w:rsid w:val="008D2942"/>
    <w:rsid w:val="008E68DE"/>
    <w:rsid w:val="008E70C1"/>
    <w:rsid w:val="009039DF"/>
    <w:rsid w:val="0090588D"/>
    <w:rsid w:val="0092778A"/>
    <w:rsid w:val="00966AAC"/>
    <w:rsid w:val="00967790"/>
    <w:rsid w:val="0098630F"/>
    <w:rsid w:val="009F6B7F"/>
    <w:rsid w:val="00A100AB"/>
    <w:rsid w:val="00A12349"/>
    <w:rsid w:val="00A15E8D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E204A"/>
    <w:rsid w:val="00BE3C4A"/>
    <w:rsid w:val="00C02721"/>
    <w:rsid w:val="00C03F4A"/>
    <w:rsid w:val="00C22A22"/>
    <w:rsid w:val="00C31869"/>
    <w:rsid w:val="00C81BF6"/>
    <w:rsid w:val="00CC6D65"/>
    <w:rsid w:val="00CE3307"/>
    <w:rsid w:val="00D1442B"/>
    <w:rsid w:val="00D21B6C"/>
    <w:rsid w:val="00D272CC"/>
    <w:rsid w:val="00D4425F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23C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2016-10-17T11:39:00Z</dcterms:created>
  <dcterms:modified xsi:type="dcterms:W3CDTF">2016-10-18T09:20:00Z</dcterms:modified>
</cp:coreProperties>
</file>